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62AE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fl.1445)</w:t>
      </w:r>
    </w:p>
    <w:p w14:paraId="5A807EE2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907D7F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2B18FF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Jan.</w:t>
      </w:r>
      <w:r>
        <w:rPr>
          <w:rFonts w:ascii="Times New Roman" w:hAnsi="Times New Roman" w:cs="Times New Roman"/>
          <w:sz w:val="24"/>
          <w:szCs w:val="24"/>
        </w:rPr>
        <w:tab/>
        <w:t>1445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an administrator of the Will of Isabel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Mersche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Creeting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</w:t>
      </w:r>
    </w:p>
    <w:p w14:paraId="086AE0C2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Saints, Suffolk(q.v.).</w:t>
      </w:r>
    </w:p>
    <w:p w14:paraId="073D1818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ed. Peter </w:t>
      </w:r>
    </w:p>
    <w:p w14:paraId="4DD20B3D" w14:textId="77777777" w:rsidR="00BE4F7D" w:rsidRDefault="00BE4F7D" w:rsidP="00BE4F7D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2001 p.103)</w:t>
      </w:r>
    </w:p>
    <w:p w14:paraId="0E05F7AF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FBA3DB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C9D3A2" w14:textId="77777777" w:rsidR="00BE4F7D" w:rsidRDefault="00BE4F7D" w:rsidP="00BE4F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February 2021</w:t>
      </w:r>
    </w:p>
    <w:p w14:paraId="473CBBB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66CCC" w14:textId="77777777" w:rsidR="00BE4F7D" w:rsidRDefault="00BE4F7D" w:rsidP="009139A6">
      <w:r>
        <w:separator/>
      </w:r>
    </w:p>
  </w:endnote>
  <w:endnote w:type="continuationSeparator" w:id="0">
    <w:p w14:paraId="7A7052C5" w14:textId="77777777" w:rsidR="00BE4F7D" w:rsidRDefault="00BE4F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28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CC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7E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AEEC3" w14:textId="77777777" w:rsidR="00BE4F7D" w:rsidRDefault="00BE4F7D" w:rsidP="009139A6">
      <w:r>
        <w:separator/>
      </w:r>
    </w:p>
  </w:footnote>
  <w:footnote w:type="continuationSeparator" w:id="0">
    <w:p w14:paraId="0F95B3BA" w14:textId="77777777" w:rsidR="00BE4F7D" w:rsidRDefault="00BE4F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83B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714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14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7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4F7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BC0E2"/>
  <w15:chartTrackingRefBased/>
  <w15:docId w15:val="{A7543A7D-5AB1-44D7-99B4-E960D35AB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2022-01-28T20:54:00Z</dcterms:created>
  <dcterms:modified xsi:type="dcterms:W3CDTF">2022-01-28T20:54:00Z</dcterms:modified>
</cp:coreProperties>
</file>